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CFED" w14:textId="77777777" w:rsidR="00F5278C" w:rsidRDefault="00F5278C" w:rsidP="00F527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BLOSSOM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fl.1499)</w:t>
      </w:r>
    </w:p>
    <w:p w14:paraId="361B69E6" w14:textId="77777777" w:rsidR="00F5278C" w:rsidRDefault="00F5278C" w:rsidP="00F527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54BA7C3D" w14:textId="77777777" w:rsidR="00F5278C" w:rsidRDefault="00F5278C" w:rsidP="00F527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3D0847" w14:textId="77777777" w:rsidR="00F5278C" w:rsidRDefault="00F5278C" w:rsidP="00F527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D7356A5" w14:textId="77777777" w:rsidR="00F5278C" w:rsidRDefault="00F5278C" w:rsidP="00F527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Apr.1499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CCFE363" w14:textId="77777777" w:rsidR="00F5278C" w:rsidRDefault="00F5278C" w:rsidP="00F527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E533916" w14:textId="77777777" w:rsidR="00F5278C" w:rsidRDefault="00F5278C" w:rsidP="00F527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C1DF06" w14:textId="77777777" w:rsidR="00F5278C" w:rsidRDefault="00F5278C" w:rsidP="00F527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95E7CF" w14:textId="77777777" w:rsidR="00F5278C" w:rsidRDefault="00F5278C" w:rsidP="00F5278C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22 April 2022</w:t>
      </w:r>
    </w:p>
    <w:p w14:paraId="364DDE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78630" w14:textId="77777777" w:rsidR="00F5278C" w:rsidRDefault="00F5278C" w:rsidP="009139A6">
      <w:r>
        <w:separator/>
      </w:r>
    </w:p>
  </w:endnote>
  <w:endnote w:type="continuationSeparator" w:id="0">
    <w:p w14:paraId="35839186" w14:textId="77777777" w:rsidR="00F5278C" w:rsidRDefault="00F527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4A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3BCD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EF3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0CEF2" w14:textId="77777777" w:rsidR="00F5278C" w:rsidRDefault="00F5278C" w:rsidP="009139A6">
      <w:r>
        <w:separator/>
      </w:r>
    </w:p>
  </w:footnote>
  <w:footnote w:type="continuationSeparator" w:id="0">
    <w:p w14:paraId="43F35BEB" w14:textId="77777777" w:rsidR="00F5278C" w:rsidRDefault="00F527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DB4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B1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6B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78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78C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58BF8"/>
  <w15:chartTrackingRefBased/>
  <w15:docId w15:val="{E73CFE16-D2D9-47E1-9BC9-7E17F92A7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527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2022-04-29T19:05:00Z</dcterms:created>
  <dcterms:modified xsi:type="dcterms:W3CDTF">2022-04-29T19:05:00Z</dcterms:modified>
</cp:coreProperties>
</file>